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0C8DC5" w14:textId="77777777" w:rsidR="00161F0D" w:rsidRDefault="00161F0D" w:rsidP="00161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FORTHRIGHT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fl.1428)</w:t>
      </w:r>
    </w:p>
    <w:p w14:paraId="3AA79230" w14:textId="77777777" w:rsidR="00161F0D" w:rsidRDefault="00161F0D" w:rsidP="00161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Vicar of Little </w:t>
      </w:r>
      <w:proofErr w:type="spellStart"/>
      <w:r>
        <w:rPr>
          <w:rFonts w:cs="Times New Roman"/>
          <w:szCs w:val="24"/>
        </w:rPr>
        <w:t>Cowarne</w:t>
      </w:r>
      <w:proofErr w:type="spellEnd"/>
      <w:r>
        <w:rPr>
          <w:rFonts w:cs="Times New Roman"/>
          <w:szCs w:val="24"/>
        </w:rPr>
        <w:t>, Herefordshire.</w:t>
      </w:r>
    </w:p>
    <w:p w14:paraId="49A00A30" w14:textId="77777777" w:rsidR="00161F0D" w:rsidRDefault="00161F0D" w:rsidP="00161F0D">
      <w:pPr>
        <w:pStyle w:val="NoSpacing"/>
        <w:rPr>
          <w:rFonts w:cs="Times New Roman"/>
          <w:szCs w:val="24"/>
        </w:rPr>
      </w:pPr>
    </w:p>
    <w:p w14:paraId="1BB3A99C" w14:textId="77777777" w:rsidR="00161F0D" w:rsidRDefault="00161F0D" w:rsidP="00161F0D">
      <w:pPr>
        <w:pStyle w:val="NoSpacing"/>
        <w:rPr>
          <w:rFonts w:cs="Times New Roman"/>
          <w:szCs w:val="24"/>
        </w:rPr>
      </w:pPr>
    </w:p>
    <w:p w14:paraId="567E74CD" w14:textId="77777777" w:rsidR="00161F0D" w:rsidRDefault="00161F0D" w:rsidP="00161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Jun.1428</w:t>
      </w:r>
      <w:r>
        <w:rPr>
          <w:rFonts w:cs="Times New Roman"/>
          <w:szCs w:val="24"/>
        </w:rPr>
        <w:tab/>
        <w:t>He became Vicar.</w:t>
      </w:r>
    </w:p>
    <w:p w14:paraId="4C53BFFA" w14:textId="77777777" w:rsidR="00161F0D" w:rsidRDefault="00161F0D" w:rsidP="00161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 w:rsidRPr="00AE4622">
          <w:rPr>
            <w:rStyle w:val="Hyperlink"/>
            <w:rFonts w:cs="Times New Roman"/>
            <w:szCs w:val="24"/>
          </w:rPr>
          <w:t>www.melocki.org.uk/diocese/LittleCowarne.html</w:t>
        </w:r>
      </w:hyperlink>
      <w:r>
        <w:rPr>
          <w:rFonts w:cs="Times New Roman"/>
          <w:szCs w:val="24"/>
        </w:rPr>
        <w:t>)</w:t>
      </w:r>
    </w:p>
    <w:p w14:paraId="43F8BC0D" w14:textId="77777777" w:rsidR="00161F0D" w:rsidRDefault="00161F0D" w:rsidP="00161F0D">
      <w:pPr>
        <w:pStyle w:val="NoSpacing"/>
        <w:rPr>
          <w:rFonts w:cs="Times New Roman"/>
          <w:szCs w:val="24"/>
        </w:rPr>
      </w:pPr>
    </w:p>
    <w:p w14:paraId="38531D95" w14:textId="77777777" w:rsidR="00161F0D" w:rsidRDefault="00161F0D" w:rsidP="00161F0D">
      <w:pPr>
        <w:pStyle w:val="NoSpacing"/>
        <w:rPr>
          <w:rFonts w:cs="Times New Roman"/>
          <w:szCs w:val="24"/>
        </w:rPr>
      </w:pPr>
    </w:p>
    <w:p w14:paraId="67A2B551" w14:textId="77777777" w:rsidR="00161F0D" w:rsidRDefault="00161F0D" w:rsidP="00161F0D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27 March 2024 </w:t>
      </w:r>
    </w:p>
    <w:p w14:paraId="5771411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FFB1DF" w14:textId="77777777" w:rsidR="00161F0D" w:rsidRDefault="00161F0D" w:rsidP="009139A6">
      <w:r>
        <w:separator/>
      </w:r>
    </w:p>
  </w:endnote>
  <w:endnote w:type="continuationSeparator" w:id="0">
    <w:p w14:paraId="6E102F0A" w14:textId="77777777" w:rsidR="00161F0D" w:rsidRDefault="00161F0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3592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16FB3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94AE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7C57EA" w14:textId="77777777" w:rsidR="00161F0D" w:rsidRDefault="00161F0D" w:rsidP="009139A6">
      <w:r>
        <w:separator/>
      </w:r>
    </w:p>
  </w:footnote>
  <w:footnote w:type="continuationSeparator" w:id="0">
    <w:p w14:paraId="151E1CA5" w14:textId="77777777" w:rsidR="00161F0D" w:rsidRDefault="00161F0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96DCD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4E95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8509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1F0D"/>
    <w:rsid w:val="000666E0"/>
    <w:rsid w:val="00161F0D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26D9F"/>
  <w15:chartTrackingRefBased/>
  <w15:docId w15:val="{C8F17524-C1B6-4FBE-8E26-AFE0E6CE5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61F0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LittleCowarn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35</Words>
  <Characters>205</Characters>
  <Application>Microsoft Office Word</Application>
  <DocSecurity>0</DocSecurity>
  <Lines>1</Lines>
  <Paragraphs>1</Paragraphs>
  <ScaleCrop>false</ScaleCrop>
  <Company/>
  <LinksUpToDate>false</LinksUpToDate>
  <CharactersWithSpaces>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2024-03-27T20:35:00Z</dcterms:created>
  <dcterms:modified xsi:type="dcterms:W3CDTF">2024-03-27T20:35:00Z</dcterms:modified>
</cp:coreProperties>
</file>